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0574" w:rsidRPr="00BA0FF4" w:rsidRDefault="00260574" w:rsidP="00F20524">
      <w:pPr>
        <w:pStyle w:val="ConsPlusNormal"/>
        <w:widowControl/>
        <w:tabs>
          <w:tab w:val="left" w:pos="540"/>
          <w:tab w:val="left" w:pos="900"/>
          <w:tab w:val="left" w:pos="10080"/>
        </w:tabs>
        <w:ind w:left="8820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260574" w:rsidRPr="00263108" w:rsidRDefault="00260574" w:rsidP="0066366E">
      <w:pPr>
        <w:tabs>
          <w:tab w:val="left" w:pos="1008"/>
          <w:tab w:val="left" w:pos="5812"/>
        </w:tabs>
        <w:ind w:left="882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sub_990"/>
      <w:r w:rsidRPr="00263108">
        <w:rPr>
          <w:rFonts w:ascii="Times New Roman" w:hAnsi="Times New Roman" w:cs="Times New Roman"/>
          <w:sz w:val="28"/>
          <w:szCs w:val="28"/>
        </w:rPr>
        <w:t>к Программе</w:t>
      </w:r>
    </w:p>
    <w:p w:rsidR="00260574" w:rsidRPr="00D54A7B" w:rsidRDefault="00260574" w:rsidP="000D6B9D">
      <w:pPr>
        <w:tabs>
          <w:tab w:val="left" w:pos="1008"/>
          <w:tab w:val="left" w:pos="5812"/>
        </w:tabs>
        <w:ind w:left="8820"/>
        <w:jc w:val="center"/>
        <w:rPr>
          <w:rFonts w:ascii="Times New Roman" w:hAnsi="Times New Roman" w:cs="Times New Roman"/>
          <w:sz w:val="28"/>
          <w:szCs w:val="28"/>
        </w:rPr>
      </w:pPr>
      <w:r w:rsidRPr="00D54A7B">
        <w:rPr>
          <w:rFonts w:ascii="Times New Roman" w:hAnsi="Times New Roman" w:cs="Times New Roman"/>
          <w:sz w:val="28"/>
          <w:szCs w:val="28"/>
        </w:rPr>
        <w:t>«Обеспечение первичных мер пожарной безопасности в Курчанском сельском поселении Темрюкского района»</w:t>
      </w:r>
    </w:p>
    <w:p w:rsidR="00260574" w:rsidRPr="00D54A7B" w:rsidRDefault="00260574" w:rsidP="000D6B9D">
      <w:pPr>
        <w:tabs>
          <w:tab w:val="left" w:pos="1008"/>
          <w:tab w:val="left" w:pos="5812"/>
        </w:tabs>
        <w:ind w:left="8820"/>
        <w:jc w:val="center"/>
        <w:rPr>
          <w:rFonts w:ascii="Times New Roman" w:hAnsi="Times New Roman" w:cs="Times New Roman"/>
          <w:sz w:val="28"/>
          <w:szCs w:val="28"/>
        </w:rPr>
      </w:pPr>
      <w:r w:rsidRPr="00D54A7B">
        <w:rPr>
          <w:rFonts w:ascii="Times New Roman" w:hAnsi="Times New Roman" w:cs="Times New Roman"/>
          <w:sz w:val="28"/>
          <w:szCs w:val="28"/>
        </w:rPr>
        <w:t xml:space="preserve">  на 2016-2018 годы  </w:t>
      </w:r>
    </w:p>
    <w:p w:rsidR="00260574" w:rsidRPr="00861ECE" w:rsidRDefault="00260574" w:rsidP="000D6B9D">
      <w:pPr>
        <w:tabs>
          <w:tab w:val="left" w:pos="1008"/>
          <w:tab w:val="left" w:pos="5812"/>
        </w:tabs>
        <w:ind w:left="8820"/>
        <w:jc w:val="center"/>
        <w:rPr>
          <w:rFonts w:ascii="Times New Roman" w:hAnsi="Times New Roman" w:cs="Times New Roman"/>
          <w:sz w:val="28"/>
          <w:szCs w:val="28"/>
        </w:rPr>
      </w:pPr>
    </w:p>
    <w:bookmarkEnd w:id="0"/>
    <w:tbl>
      <w:tblPr>
        <w:tblW w:w="1529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9"/>
        <w:gridCol w:w="3406"/>
        <w:gridCol w:w="1135"/>
        <w:gridCol w:w="1277"/>
        <w:gridCol w:w="1135"/>
        <w:gridCol w:w="1561"/>
        <w:gridCol w:w="2765"/>
        <w:gridCol w:w="3240"/>
        <w:gridCol w:w="63"/>
      </w:tblGrid>
      <w:tr w:rsidR="00260574">
        <w:trPr>
          <w:trHeight w:val="140"/>
        </w:trPr>
        <w:tc>
          <w:tcPr>
            <w:tcW w:w="41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0574" w:rsidRPr="002D7464" w:rsidRDefault="00260574" w:rsidP="00744ED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17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260574" w:rsidRPr="000D6B9D" w:rsidRDefault="00260574" w:rsidP="000D6B9D">
            <w:pPr>
              <w:tabs>
                <w:tab w:val="left" w:pos="4048"/>
              </w:tabs>
              <w:rPr>
                <w:rFonts w:ascii="Times New Roman" w:hAnsi="Times New Roman" w:cs="Times New Roman"/>
                <w:b/>
                <w:bCs/>
              </w:rPr>
            </w:pPr>
            <w:r w:rsidRPr="000D6B9D">
              <w:rPr>
                <w:rFonts w:ascii="Times New Roman" w:hAnsi="Times New Roman" w:cs="Times New Roman"/>
                <w:b/>
                <w:bCs/>
              </w:rPr>
              <w:t>Перечень мероприятий Программы</w:t>
            </w:r>
            <w:r w:rsidRPr="000D6B9D">
              <w:rPr>
                <w:rFonts w:ascii="Times New Roman" w:hAnsi="Times New Roman" w:cs="Times New Roman"/>
                <w:b/>
                <w:bCs/>
              </w:rPr>
              <w:tab/>
            </w:r>
          </w:p>
        </w:tc>
      </w:tr>
      <w:tr w:rsidR="00260574">
        <w:trPr>
          <w:trHeight w:val="140"/>
        </w:trPr>
        <w:tc>
          <w:tcPr>
            <w:tcW w:w="1529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260574" w:rsidRPr="00D006BD" w:rsidRDefault="00260574" w:rsidP="00D006BD"/>
        </w:tc>
      </w:tr>
      <w:tr w:rsidR="00260574">
        <w:trPr>
          <w:gridAfter w:val="1"/>
          <w:wAfter w:w="63" w:type="dxa"/>
          <w:trHeight w:val="542"/>
        </w:trPr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60574" w:rsidRPr="003E661A" w:rsidRDefault="00260574" w:rsidP="00744EDD">
            <w:pPr>
              <w:pStyle w:val="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  <w:r w:rsidRPr="003E661A">
              <w:rPr>
                <w:rFonts w:ascii="Times New Roman" w:hAnsi="Times New Roman" w:cs="Times New Roman"/>
              </w:rPr>
              <w:br/>
              <w:t>п/п</w:t>
            </w:r>
          </w:p>
        </w:tc>
        <w:tc>
          <w:tcPr>
            <w:tcW w:w="3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0574" w:rsidRDefault="00260574" w:rsidP="00744EDD">
            <w:pPr>
              <w:pStyle w:val="a"/>
              <w:jc w:val="center"/>
              <w:rPr>
                <w:rFonts w:ascii="Times New Roman" w:hAnsi="Times New Roman" w:cs="Times New Roman"/>
              </w:rPr>
            </w:pPr>
          </w:p>
          <w:p w:rsidR="00260574" w:rsidRDefault="00260574" w:rsidP="00744EDD">
            <w:pPr>
              <w:pStyle w:val="a"/>
              <w:jc w:val="center"/>
              <w:rPr>
                <w:rFonts w:ascii="Times New Roman" w:hAnsi="Times New Roman" w:cs="Times New Roman"/>
              </w:rPr>
            </w:pPr>
            <w:r w:rsidRPr="003E661A">
              <w:rPr>
                <w:rFonts w:ascii="Times New Roman" w:hAnsi="Times New Roman" w:cs="Times New Roman"/>
              </w:rPr>
              <w:t xml:space="preserve">Наименование </w:t>
            </w:r>
          </w:p>
          <w:p w:rsidR="00260574" w:rsidRPr="003E661A" w:rsidRDefault="00260574" w:rsidP="00744EDD">
            <w:pPr>
              <w:pStyle w:val="a"/>
              <w:jc w:val="center"/>
              <w:rPr>
                <w:rFonts w:ascii="Times New Roman" w:hAnsi="Times New Roman" w:cs="Times New Roman"/>
              </w:rPr>
            </w:pPr>
            <w:r w:rsidRPr="003E661A">
              <w:rPr>
                <w:rFonts w:ascii="Times New Roman" w:hAnsi="Times New Roman" w:cs="Times New Roman"/>
              </w:rPr>
              <w:t>мероприятия</w:t>
            </w:r>
          </w:p>
        </w:tc>
        <w:tc>
          <w:tcPr>
            <w:tcW w:w="3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574" w:rsidRDefault="00260574" w:rsidP="008E50B9">
            <w:pPr>
              <w:pStyle w:val="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Объемы финансирования</w:t>
            </w:r>
          </w:p>
          <w:p w:rsidR="00260574" w:rsidRPr="003E661A" w:rsidRDefault="00260574" w:rsidP="008E50B9">
            <w:pPr>
              <w:pStyle w:val="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(тыс. руб.)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0574" w:rsidRDefault="00260574" w:rsidP="00DB00D8">
            <w:pPr>
              <w:pStyle w:val="a"/>
              <w:jc w:val="center"/>
              <w:rPr>
                <w:rFonts w:ascii="Times New Roman" w:hAnsi="Times New Roman" w:cs="Times New Roman"/>
              </w:rPr>
            </w:pPr>
          </w:p>
          <w:p w:rsidR="00260574" w:rsidRDefault="00260574" w:rsidP="00DB00D8">
            <w:pPr>
              <w:pStyle w:val="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Источник финансирования</w:t>
            </w:r>
          </w:p>
        </w:tc>
        <w:tc>
          <w:tcPr>
            <w:tcW w:w="27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0574" w:rsidRDefault="00260574" w:rsidP="00744EDD">
            <w:pPr>
              <w:pStyle w:val="a"/>
              <w:jc w:val="center"/>
              <w:rPr>
                <w:rFonts w:ascii="Times New Roman" w:hAnsi="Times New Roman" w:cs="Times New Roman"/>
              </w:rPr>
            </w:pPr>
          </w:p>
          <w:p w:rsidR="00260574" w:rsidRDefault="00260574" w:rsidP="008E50B9">
            <w:pPr>
              <w:pStyle w:val="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Ожидаемый </w:t>
            </w:r>
          </w:p>
          <w:p w:rsidR="00260574" w:rsidRDefault="00260574" w:rsidP="008E50B9">
            <w:pPr>
              <w:pStyle w:val="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результат</w:t>
            </w:r>
          </w:p>
        </w:tc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260574" w:rsidRPr="008E50B9" w:rsidRDefault="00260574" w:rsidP="00744EDD">
            <w:pPr>
              <w:pStyle w:val="a"/>
              <w:jc w:val="center"/>
              <w:rPr>
                <w:rFonts w:ascii="Times New Roman" w:hAnsi="Times New Roman" w:cs="Times New Roman"/>
              </w:rPr>
            </w:pPr>
          </w:p>
          <w:p w:rsidR="00260574" w:rsidRDefault="00260574" w:rsidP="008E50B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Исполнитель </w:t>
            </w:r>
          </w:p>
          <w:p w:rsidR="00260574" w:rsidRPr="008E50B9" w:rsidRDefault="00260574" w:rsidP="008E50B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мероприятий</w:t>
            </w:r>
          </w:p>
        </w:tc>
      </w:tr>
      <w:tr w:rsidR="00260574">
        <w:trPr>
          <w:gridAfter w:val="1"/>
          <w:wAfter w:w="63" w:type="dxa"/>
          <w:trHeight w:val="687"/>
        </w:trPr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60574" w:rsidRDefault="00260574" w:rsidP="00744EDD">
            <w:pPr>
              <w:pStyle w:val="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574" w:rsidRDefault="00260574" w:rsidP="00744EDD">
            <w:pPr>
              <w:pStyle w:val="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574" w:rsidRDefault="00260574" w:rsidP="00744EDD">
            <w:pPr>
              <w:pStyle w:val="a"/>
              <w:jc w:val="center"/>
              <w:rPr>
                <w:rFonts w:ascii="Times New Roman" w:hAnsi="Times New Roman" w:cs="Times New Roman"/>
              </w:rPr>
            </w:pPr>
          </w:p>
          <w:p w:rsidR="00260574" w:rsidRPr="003E661A" w:rsidRDefault="00260574" w:rsidP="008E50B9">
            <w:pPr>
              <w:pStyle w:val="a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0574" w:rsidRDefault="00260574" w:rsidP="00744EDD">
            <w:pPr>
              <w:pStyle w:val="a"/>
              <w:rPr>
                <w:rFonts w:ascii="Times New Roman" w:hAnsi="Times New Roman" w:cs="Times New Roman"/>
              </w:rPr>
            </w:pPr>
          </w:p>
          <w:p w:rsidR="00260574" w:rsidRPr="003E661A" w:rsidRDefault="00260574" w:rsidP="00744EDD">
            <w:pPr>
              <w:pStyle w:val="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 год</w:t>
            </w:r>
          </w:p>
          <w:p w:rsidR="00260574" w:rsidRPr="003E661A" w:rsidRDefault="00260574" w:rsidP="00744EDD">
            <w:pPr>
              <w:pStyle w:val="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0574" w:rsidRDefault="00260574" w:rsidP="00744EDD">
            <w:pPr>
              <w:pStyle w:val="a"/>
              <w:rPr>
                <w:rFonts w:ascii="Times New Roman" w:hAnsi="Times New Roman" w:cs="Times New Roman"/>
              </w:rPr>
            </w:pPr>
          </w:p>
          <w:p w:rsidR="00260574" w:rsidRPr="003E661A" w:rsidRDefault="00260574" w:rsidP="00744EDD">
            <w:pPr>
              <w:pStyle w:val="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5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0574" w:rsidRDefault="00260574" w:rsidP="00744EDD">
            <w:pPr>
              <w:pStyle w:val="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0574" w:rsidRDefault="00260574" w:rsidP="00744EDD">
            <w:pPr>
              <w:pStyle w:val="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0" w:type="dxa"/>
            <w:vMerge/>
            <w:tcBorders>
              <w:left w:val="single" w:sz="4" w:space="0" w:color="auto"/>
            </w:tcBorders>
          </w:tcPr>
          <w:p w:rsidR="00260574" w:rsidRDefault="00260574" w:rsidP="00744EDD">
            <w:pPr>
              <w:pStyle w:val="a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60574">
        <w:trPr>
          <w:gridAfter w:val="1"/>
          <w:wAfter w:w="63" w:type="dxa"/>
          <w:trHeight w:val="14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574" w:rsidRPr="003E661A" w:rsidRDefault="00260574" w:rsidP="00744EDD">
            <w:pPr>
              <w:pStyle w:val="a"/>
              <w:jc w:val="center"/>
              <w:rPr>
                <w:rFonts w:ascii="Times New Roman" w:hAnsi="Times New Roman" w:cs="Times New Roman"/>
              </w:rPr>
            </w:pPr>
            <w:r w:rsidRPr="003E66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574" w:rsidRPr="003E661A" w:rsidRDefault="00260574" w:rsidP="00744EDD">
            <w:pPr>
              <w:pStyle w:val="a"/>
              <w:jc w:val="center"/>
              <w:rPr>
                <w:rFonts w:ascii="Times New Roman" w:hAnsi="Times New Roman" w:cs="Times New Roman"/>
              </w:rPr>
            </w:pPr>
            <w:r w:rsidRPr="003E661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574" w:rsidRPr="003E661A" w:rsidRDefault="00260574" w:rsidP="00744EDD">
            <w:pPr>
              <w:pStyle w:val="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574" w:rsidRPr="003E661A" w:rsidRDefault="00260574" w:rsidP="00744EDD">
            <w:pPr>
              <w:pStyle w:val="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574" w:rsidRDefault="00260574" w:rsidP="00744EDD">
            <w:pPr>
              <w:pStyle w:val="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574" w:rsidRDefault="00260574" w:rsidP="00744EDD">
            <w:pPr>
              <w:pStyle w:val="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574" w:rsidRDefault="00260574" w:rsidP="00744EDD">
            <w:pPr>
              <w:pStyle w:val="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0574" w:rsidRDefault="00260574" w:rsidP="00744EDD">
            <w:pPr>
              <w:pStyle w:val="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260574">
        <w:trPr>
          <w:gridAfter w:val="1"/>
          <w:wAfter w:w="63" w:type="dxa"/>
          <w:trHeight w:val="14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574" w:rsidRPr="003E661A" w:rsidRDefault="00260574" w:rsidP="00744EDD">
            <w:pPr>
              <w:pStyle w:val="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0574" w:rsidRPr="00617911" w:rsidRDefault="00260574" w:rsidP="00744EDD">
            <w:pPr>
              <w:pStyle w:val="a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Обеспечение первичных мер пожарной безопасности</w:t>
            </w:r>
          </w:p>
          <w:p w:rsidR="00260574" w:rsidRPr="00617911" w:rsidRDefault="00260574" w:rsidP="00744EDD">
            <w:pPr>
              <w:pStyle w:val="a0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574" w:rsidRPr="00C11B29" w:rsidRDefault="00260574" w:rsidP="00744EDD">
            <w:pPr>
              <w:pStyle w:val="a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1,3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574" w:rsidRPr="000D6B9D" w:rsidRDefault="00260574" w:rsidP="00744EDD">
            <w:pPr>
              <w:pStyle w:val="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574" w:rsidRPr="000D6B9D" w:rsidRDefault="00260574" w:rsidP="00744EDD">
            <w:pPr>
              <w:pStyle w:val="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1,3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574" w:rsidRDefault="00260574" w:rsidP="00744EDD">
            <w:pPr>
              <w:pStyle w:val="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574" w:rsidRDefault="00260574" w:rsidP="00D54A7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38E6">
              <w:rPr>
                <w:rFonts w:ascii="Times New Roman" w:hAnsi="Times New Roman" w:cs="Times New Roman"/>
                <w:sz w:val="24"/>
                <w:szCs w:val="24"/>
              </w:rPr>
              <w:t>Приобретение указательных знаков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260574" w:rsidRPr="002442F5" w:rsidRDefault="00260574" w:rsidP="00D54A7B">
            <w:pPr>
              <w:pStyle w:val="a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Pr="002E38E6">
              <w:rPr>
                <w:rFonts w:ascii="Times New Roman" w:hAnsi="Times New Roman" w:cs="Times New Roman"/>
              </w:rPr>
              <w:t>Пожарный гидрант</w:t>
            </w:r>
            <w:r>
              <w:rPr>
                <w:rFonts w:ascii="Times New Roman" w:hAnsi="Times New Roman" w:cs="Times New Roman"/>
              </w:rPr>
              <w:t xml:space="preserve">» (на стойке), памяток и листовок                          </w:t>
            </w:r>
          </w:p>
        </w:tc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260574" w:rsidRDefault="00260574" w:rsidP="00744EDD">
            <w:pPr>
              <w:pStyle w:val="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:rsidR="00260574" w:rsidRPr="00D54A7B" w:rsidRDefault="00260574" w:rsidP="00D54A7B"/>
          <w:p w:rsidR="00260574" w:rsidRDefault="00260574" w:rsidP="00744EDD">
            <w:pPr>
              <w:pStyle w:val="a"/>
              <w:rPr>
                <w:rFonts w:ascii="Times New Roman" w:hAnsi="Times New Roman" w:cs="Times New Roman"/>
              </w:rPr>
            </w:pPr>
          </w:p>
          <w:p w:rsidR="00260574" w:rsidRDefault="00260574" w:rsidP="00744EDD">
            <w:pPr>
              <w:pStyle w:val="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260574">
        <w:trPr>
          <w:gridAfter w:val="1"/>
          <w:wAfter w:w="63" w:type="dxa"/>
          <w:trHeight w:val="14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574" w:rsidRDefault="00260574" w:rsidP="00744EDD">
            <w:pPr>
              <w:pStyle w:val="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40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0574" w:rsidRDefault="00260574" w:rsidP="00744EDD">
            <w:pPr>
              <w:pStyle w:val="a0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574" w:rsidRDefault="00260574" w:rsidP="00744EDD">
            <w:pPr>
              <w:pStyle w:val="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574" w:rsidRDefault="00260574" w:rsidP="00744EDD">
            <w:pPr>
              <w:pStyle w:val="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574" w:rsidRDefault="00260574" w:rsidP="00744EDD">
            <w:pPr>
              <w:pStyle w:val="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1,7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574" w:rsidRDefault="00260574" w:rsidP="00744EDD">
            <w:pPr>
              <w:pStyle w:val="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574" w:rsidRPr="002E38E6" w:rsidRDefault="00260574" w:rsidP="00D54A7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Заправка огнетушителей</w:t>
            </w:r>
          </w:p>
        </w:tc>
        <w:tc>
          <w:tcPr>
            <w:tcW w:w="3240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260574" w:rsidRDefault="00260574" w:rsidP="00744EDD">
            <w:pPr>
              <w:pStyle w:val="a"/>
              <w:rPr>
                <w:rFonts w:ascii="Times New Roman" w:hAnsi="Times New Roman" w:cs="Times New Roman"/>
              </w:rPr>
            </w:pPr>
          </w:p>
        </w:tc>
      </w:tr>
      <w:tr w:rsidR="00260574">
        <w:trPr>
          <w:gridAfter w:val="1"/>
          <w:wAfter w:w="63" w:type="dxa"/>
          <w:trHeight w:val="14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574" w:rsidRDefault="00260574" w:rsidP="00744EDD">
            <w:pPr>
              <w:pStyle w:val="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4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0574" w:rsidRDefault="00260574" w:rsidP="00744EDD">
            <w:pPr>
              <w:pStyle w:val="a0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574" w:rsidRDefault="00260574" w:rsidP="00744EDD">
            <w:pPr>
              <w:pStyle w:val="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574" w:rsidRDefault="00260574" w:rsidP="00744EDD">
            <w:pPr>
              <w:pStyle w:val="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574" w:rsidRDefault="00260574" w:rsidP="00744EDD">
            <w:pPr>
              <w:pStyle w:val="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574" w:rsidRDefault="00260574" w:rsidP="00744EDD">
            <w:pPr>
              <w:pStyle w:val="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574" w:rsidRDefault="00260574" w:rsidP="004B19F7">
            <w:pPr>
              <w:pStyle w:val="a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Ремонт</w:t>
            </w:r>
            <w:r w:rsidRPr="002E38E6">
              <w:rPr>
                <w:rFonts w:ascii="Times New Roman" w:hAnsi="Times New Roman" w:cs="Times New Roman"/>
              </w:rPr>
              <w:t xml:space="preserve"> пожарных гидрантов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240" w:type="dxa"/>
            <w:vMerge/>
            <w:tcBorders>
              <w:left w:val="single" w:sz="4" w:space="0" w:color="auto"/>
            </w:tcBorders>
          </w:tcPr>
          <w:p w:rsidR="00260574" w:rsidRDefault="00260574" w:rsidP="00744EDD">
            <w:pPr>
              <w:pStyle w:val="a"/>
              <w:rPr>
                <w:rFonts w:ascii="Times New Roman" w:hAnsi="Times New Roman" w:cs="Times New Roman"/>
              </w:rPr>
            </w:pPr>
          </w:p>
        </w:tc>
      </w:tr>
      <w:tr w:rsidR="00260574">
        <w:trPr>
          <w:gridAfter w:val="1"/>
          <w:wAfter w:w="63" w:type="dxa"/>
          <w:trHeight w:val="14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574" w:rsidRDefault="00260574" w:rsidP="00744EDD">
            <w:pPr>
              <w:pStyle w:val="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34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0574" w:rsidRDefault="00260574" w:rsidP="00744EDD">
            <w:pPr>
              <w:pStyle w:val="a0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574" w:rsidRDefault="00260574" w:rsidP="00744EDD">
            <w:pPr>
              <w:pStyle w:val="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574" w:rsidRDefault="00260574" w:rsidP="00744EDD">
            <w:pPr>
              <w:pStyle w:val="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574" w:rsidRDefault="00260574" w:rsidP="00744EDD">
            <w:pPr>
              <w:pStyle w:val="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60,0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574" w:rsidRDefault="00260574" w:rsidP="00744EDD">
            <w:pPr>
              <w:pStyle w:val="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574" w:rsidRDefault="00260574" w:rsidP="004B19F7">
            <w:pPr>
              <w:pStyle w:val="a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Ремонт</w:t>
            </w:r>
            <w:r w:rsidRPr="002E38E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пирсов и </w:t>
            </w:r>
            <w:r w:rsidRPr="002E38E6">
              <w:rPr>
                <w:rFonts w:ascii="Times New Roman" w:hAnsi="Times New Roman" w:cs="Times New Roman"/>
              </w:rPr>
              <w:t>подъезд</w:t>
            </w:r>
            <w:r>
              <w:rPr>
                <w:rFonts w:ascii="Times New Roman" w:hAnsi="Times New Roman" w:cs="Times New Roman"/>
              </w:rPr>
              <w:t>ов</w:t>
            </w:r>
            <w:r w:rsidRPr="002E38E6">
              <w:rPr>
                <w:rFonts w:ascii="Times New Roman" w:hAnsi="Times New Roman" w:cs="Times New Roman"/>
              </w:rPr>
              <w:t xml:space="preserve"> с площадкой </w:t>
            </w:r>
            <w:r>
              <w:rPr>
                <w:rFonts w:ascii="Times New Roman" w:hAnsi="Times New Roman" w:cs="Times New Roman"/>
              </w:rPr>
              <w:t>к ним</w:t>
            </w:r>
          </w:p>
        </w:tc>
        <w:tc>
          <w:tcPr>
            <w:tcW w:w="324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260574" w:rsidRDefault="00260574" w:rsidP="00744EDD">
            <w:pPr>
              <w:pStyle w:val="a"/>
              <w:rPr>
                <w:rFonts w:ascii="Times New Roman" w:hAnsi="Times New Roman" w:cs="Times New Roman"/>
              </w:rPr>
            </w:pPr>
          </w:p>
        </w:tc>
      </w:tr>
      <w:tr w:rsidR="00260574" w:rsidRPr="00C3522A">
        <w:trPr>
          <w:gridAfter w:val="1"/>
          <w:wAfter w:w="63" w:type="dxa"/>
          <w:trHeight w:val="523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574" w:rsidRPr="003E661A" w:rsidRDefault="00260574" w:rsidP="00744EDD">
            <w:pPr>
              <w:pStyle w:val="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574" w:rsidRPr="00C3522A" w:rsidRDefault="00260574" w:rsidP="00744EDD">
            <w:pPr>
              <w:pStyle w:val="a0"/>
              <w:rPr>
                <w:rFonts w:ascii="Times New Roman" w:hAnsi="Times New Roman" w:cs="Times New Roman"/>
                <w:b/>
                <w:bCs/>
              </w:rPr>
            </w:pPr>
            <w:r w:rsidRPr="00C3522A">
              <w:rPr>
                <w:rFonts w:ascii="Times New Roman" w:hAnsi="Times New Roman" w:cs="Times New Roman"/>
                <w:b/>
                <w:bCs/>
              </w:rPr>
              <w:t xml:space="preserve">Итого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574" w:rsidRPr="009260DF" w:rsidRDefault="00260574" w:rsidP="00744EDD">
            <w:pPr>
              <w:pStyle w:val="a"/>
              <w:jc w:val="lef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67,0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574" w:rsidRPr="00D006BD" w:rsidRDefault="00260574" w:rsidP="00744EDD">
            <w:pPr>
              <w:pStyle w:val="a"/>
              <w:jc w:val="left"/>
              <w:rPr>
                <w:rFonts w:ascii="Times New Roman" w:hAnsi="Times New Roman" w:cs="Times New Roman"/>
                <w:b/>
                <w:bCs/>
                <w:spacing w:val="-4"/>
              </w:rPr>
            </w:pPr>
            <w:r>
              <w:rPr>
                <w:rFonts w:ascii="Times New Roman" w:hAnsi="Times New Roman" w:cs="Times New Roman"/>
                <w:b/>
                <w:bCs/>
                <w:spacing w:val="-4"/>
              </w:rPr>
              <w:t>67,0</w:t>
            </w:r>
          </w:p>
          <w:p w:rsidR="00260574" w:rsidRPr="00C3522A" w:rsidRDefault="00260574" w:rsidP="00744EDD">
            <w:pPr>
              <w:pStyle w:val="a"/>
              <w:jc w:val="lef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574" w:rsidRPr="00D006BD" w:rsidRDefault="00260574" w:rsidP="00744EDD">
            <w:pPr>
              <w:pStyle w:val="a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67,0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574" w:rsidRPr="00C3522A" w:rsidRDefault="00260574" w:rsidP="00744EDD">
            <w:pPr>
              <w:pStyle w:val="a"/>
              <w:rPr>
                <w:rFonts w:ascii="Times New Roman" w:hAnsi="Times New Roman" w:cs="Times New Roman"/>
              </w:rPr>
            </w:pP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574" w:rsidRPr="00C3522A" w:rsidRDefault="00260574" w:rsidP="00744EDD">
            <w:pPr>
              <w:pStyle w:val="a"/>
              <w:rPr>
                <w:rFonts w:ascii="Times New Roman" w:hAnsi="Times New Roman" w:cs="Times New Roman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0574" w:rsidRPr="00C3522A" w:rsidRDefault="00260574" w:rsidP="00744EDD">
            <w:pPr>
              <w:pStyle w:val="a"/>
              <w:rPr>
                <w:rFonts w:ascii="Times New Roman" w:hAnsi="Times New Roman" w:cs="Times New Roman"/>
              </w:rPr>
            </w:pPr>
          </w:p>
        </w:tc>
      </w:tr>
    </w:tbl>
    <w:p w:rsidR="00260574" w:rsidRDefault="00260574" w:rsidP="0066366E">
      <w:pPr>
        <w:pStyle w:val="BodyText"/>
        <w:spacing w:after="0"/>
        <w:ind w:right="-142"/>
        <w:jc w:val="both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p w:rsidR="00260574" w:rsidRDefault="00260574" w:rsidP="0066366E">
      <w:pPr>
        <w:pStyle w:val="BodyText"/>
        <w:spacing w:after="0"/>
        <w:ind w:right="-142"/>
        <w:jc w:val="both"/>
        <w:rPr>
          <w:rFonts w:ascii="Times New Roman" w:hAnsi="Times New Roman" w:cs="Times New Roman"/>
          <w:sz w:val="28"/>
          <w:szCs w:val="28"/>
        </w:rPr>
      </w:pPr>
    </w:p>
    <w:p w:rsidR="00260574" w:rsidRDefault="00260574" w:rsidP="0066366E">
      <w:pPr>
        <w:pStyle w:val="BodyText"/>
        <w:spacing w:after="0"/>
        <w:ind w:righ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 Курчанского сельского поселения</w:t>
      </w:r>
    </w:p>
    <w:p w:rsidR="00260574" w:rsidRPr="00CF6306" w:rsidRDefault="00260574" w:rsidP="0066366E">
      <w:pPr>
        <w:pStyle w:val="BodyText"/>
        <w:spacing w:after="0"/>
        <w:ind w:righ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Темрюкского района                                                                                                                                                       Е.А.Кулинич</w:t>
      </w:r>
    </w:p>
    <w:p w:rsidR="00260574" w:rsidRDefault="00260574"/>
    <w:sectPr w:rsidR="00260574" w:rsidSect="000D6B9D">
      <w:headerReference w:type="default" r:id="rId6"/>
      <w:pgSz w:w="16840" w:h="11907" w:orient="landscape" w:code="9"/>
      <w:pgMar w:top="1079" w:right="1134" w:bottom="567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60574" w:rsidRDefault="00260574">
      <w:r>
        <w:separator/>
      </w:r>
    </w:p>
  </w:endnote>
  <w:endnote w:type="continuationSeparator" w:id="1">
    <w:p w:rsidR="00260574" w:rsidRDefault="002605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60574" w:rsidRDefault="00260574">
      <w:r>
        <w:separator/>
      </w:r>
    </w:p>
  </w:footnote>
  <w:footnote w:type="continuationSeparator" w:id="1">
    <w:p w:rsidR="00260574" w:rsidRDefault="0026057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0574" w:rsidRDefault="00260574">
    <w:pPr>
      <w:pStyle w:val="Header"/>
      <w:framePr w:wrap="auto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260574" w:rsidRDefault="00260574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E0524"/>
    <w:rsid w:val="00001526"/>
    <w:rsid w:val="00026619"/>
    <w:rsid w:val="00040C63"/>
    <w:rsid w:val="00091270"/>
    <w:rsid w:val="000B03B3"/>
    <w:rsid w:val="000D48B8"/>
    <w:rsid w:val="000D6B9D"/>
    <w:rsid w:val="000E4458"/>
    <w:rsid w:val="000F563B"/>
    <w:rsid w:val="00112E60"/>
    <w:rsid w:val="00125FE4"/>
    <w:rsid w:val="001A44CD"/>
    <w:rsid w:val="001D1DCF"/>
    <w:rsid w:val="001E07DF"/>
    <w:rsid w:val="00201DC4"/>
    <w:rsid w:val="00220023"/>
    <w:rsid w:val="002442F5"/>
    <w:rsid w:val="00260574"/>
    <w:rsid w:val="00263108"/>
    <w:rsid w:val="002A3F76"/>
    <w:rsid w:val="002D7464"/>
    <w:rsid w:val="002E38E6"/>
    <w:rsid w:val="002E5635"/>
    <w:rsid w:val="00307344"/>
    <w:rsid w:val="00315D2C"/>
    <w:rsid w:val="0038696F"/>
    <w:rsid w:val="00395BCB"/>
    <w:rsid w:val="003E661A"/>
    <w:rsid w:val="003F38A5"/>
    <w:rsid w:val="003F4293"/>
    <w:rsid w:val="004B19F7"/>
    <w:rsid w:val="004C2CAF"/>
    <w:rsid w:val="004E58B4"/>
    <w:rsid w:val="0051237D"/>
    <w:rsid w:val="005259EF"/>
    <w:rsid w:val="005554F6"/>
    <w:rsid w:val="00617911"/>
    <w:rsid w:val="00651034"/>
    <w:rsid w:val="00656BC9"/>
    <w:rsid w:val="0066366E"/>
    <w:rsid w:val="0068561E"/>
    <w:rsid w:val="00686FA6"/>
    <w:rsid w:val="006B7ECE"/>
    <w:rsid w:val="006D292F"/>
    <w:rsid w:val="006E7321"/>
    <w:rsid w:val="006F1322"/>
    <w:rsid w:val="00701E77"/>
    <w:rsid w:val="00744EDD"/>
    <w:rsid w:val="0078038A"/>
    <w:rsid w:val="00786481"/>
    <w:rsid w:val="007B4014"/>
    <w:rsid w:val="007B51C4"/>
    <w:rsid w:val="007E0524"/>
    <w:rsid w:val="00861ECE"/>
    <w:rsid w:val="00862161"/>
    <w:rsid w:val="00881507"/>
    <w:rsid w:val="00881FA9"/>
    <w:rsid w:val="008A4171"/>
    <w:rsid w:val="008D4716"/>
    <w:rsid w:val="008E50B9"/>
    <w:rsid w:val="008F02FA"/>
    <w:rsid w:val="009260DF"/>
    <w:rsid w:val="00946676"/>
    <w:rsid w:val="00954128"/>
    <w:rsid w:val="009766A8"/>
    <w:rsid w:val="00A57827"/>
    <w:rsid w:val="00A874EA"/>
    <w:rsid w:val="00AD4420"/>
    <w:rsid w:val="00AF1D7E"/>
    <w:rsid w:val="00BA0FF4"/>
    <w:rsid w:val="00C11B29"/>
    <w:rsid w:val="00C3522A"/>
    <w:rsid w:val="00C52E40"/>
    <w:rsid w:val="00C711DB"/>
    <w:rsid w:val="00CB4FD6"/>
    <w:rsid w:val="00CE25EE"/>
    <w:rsid w:val="00CF6306"/>
    <w:rsid w:val="00D00149"/>
    <w:rsid w:val="00D006BD"/>
    <w:rsid w:val="00D10720"/>
    <w:rsid w:val="00D246B9"/>
    <w:rsid w:val="00D47BB0"/>
    <w:rsid w:val="00D54A7B"/>
    <w:rsid w:val="00D937F7"/>
    <w:rsid w:val="00DB00D8"/>
    <w:rsid w:val="00DD2B83"/>
    <w:rsid w:val="00E13452"/>
    <w:rsid w:val="00E31943"/>
    <w:rsid w:val="00E92DD7"/>
    <w:rsid w:val="00EC56C9"/>
    <w:rsid w:val="00ED107C"/>
    <w:rsid w:val="00F20524"/>
    <w:rsid w:val="00F42532"/>
    <w:rsid w:val="00F45D91"/>
    <w:rsid w:val="00F6680B"/>
    <w:rsid w:val="00F70FEE"/>
    <w:rsid w:val="00F8168B"/>
    <w:rsid w:val="00FA51BF"/>
    <w:rsid w:val="00FF5E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366E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66366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66366E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rsid w:val="0066366E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66366E"/>
    <w:rPr>
      <w:rFonts w:ascii="Arial" w:hAnsi="Arial" w:cs="Arial"/>
      <w:sz w:val="24"/>
      <w:szCs w:val="24"/>
      <w:lang w:eastAsia="ru-RU"/>
    </w:rPr>
  </w:style>
  <w:style w:type="character" w:styleId="PageNumber">
    <w:name w:val="page number"/>
    <w:basedOn w:val="DefaultParagraphFont"/>
    <w:uiPriority w:val="99"/>
    <w:rsid w:val="0066366E"/>
  </w:style>
  <w:style w:type="paragraph" w:customStyle="1" w:styleId="a">
    <w:name w:val="Нормальный (таблица)"/>
    <w:basedOn w:val="Normal"/>
    <w:next w:val="Normal"/>
    <w:uiPriority w:val="99"/>
    <w:rsid w:val="0066366E"/>
    <w:pPr>
      <w:jc w:val="both"/>
    </w:pPr>
  </w:style>
  <w:style w:type="paragraph" w:customStyle="1" w:styleId="a0">
    <w:name w:val="Прижатый влево"/>
    <w:basedOn w:val="Normal"/>
    <w:next w:val="Normal"/>
    <w:uiPriority w:val="99"/>
    <w:rsid w:val="0066366E"/>
  </w:style>
  <w:style w:type="paragraph" w:styleId="BodyText">
    <w:name w:val="Body Text"/>
    <w:basedOn w:val="Normal"/>
    <w:link w:val="BodyTextChar"/>
    <w:uiPriority w:val="99"/>
    <w:rsid w:val="0066366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66366E"/>
    <w:rPr>
      <w:rFonts w:ascii="Arial" w:hAnsi="Arial" w:cs="Arial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F6680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6680B"/>
    <w:rPr>
      <w:rFonts w:ascii="Tahoma" w:hAnsi="Tahoma" w:cs="Tahoma"/>
      <w:sz w:val="16"/>
      <w:szCs w:val="16"/>
      <w:lang w:eastAsia="ru-RU"/>
    </w:rPr>
  </w:style>
  <w:style w:type="paragraph" w:styleId="Footer">
    <w:name w:val="footer"/>
    <w:basedOn w:val="Normal"/>
    <w:link w:val="FooterChar"/>
    <w:uiPriority w:val="99"/>
    <w:semiHidden/>
    <w:rsid w:val="00F20524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20524"/>
    <w:rPr>
      <w:rFonts w:ascii="Arial" w:hAnsi="Arial" w:cs="Arial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0D6B9D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Style6">
    <w:name w:val="Style6"/>
    <w:basedOn w:val="Normal"/>
    <w:uiPriority w:val="99"/>
    <w:rsid w:val="00D54A7B"/>
    <w:rPr>
      <w:rFonts w:eastAsia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145</TotalTime>
  <Pages>1</Pages>
  <Words>163</Words>
  <Characters>932</Characters>
  <Application>Microsoft Office Outlook</Application>
  <DocSecurity>0</DocSecurity>
  <Lines>0</Lines>
  <Paragraphs>0</Paragraphs>
  <ScaleCrop>false</ScaleCrop>
  <Company>*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</dc:creator>
  <cp:keywords/>
  <dc:description/>
  <cp:lastModifiedBy>Анна</cp:lastModifiedBy>
  <cp:revision>35</cp:revision>
  <cp:lastPrinted>2015-11-30T14:59:00Z</cp:lastPrinted>
  <dcterms:created xsi:type="dcterms:W3CDTF">2015-10-01T19:07:00Z</dcterms:created>
  <dcterms:modified xsi:type="dcterms:W3CDTF">2015-11-30T15:00:00Z</dcterms:modified>
</cp:coreProperties>
</file>